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50A" w:rsidRPr="007D748F" w:rsidRDefault="00C7150A" w:rsidP="00903C69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7D748F">
        <w:rPr>
          <w:rFonts w:ascii="Times New Roman" w:hAnsi="Times New Roman" w:cs="Times New Roman"/>
          <w:b/>
          <w:sz w:val="16"/>
          <w:szCs w:val="16"/>
        </w:rPr>
        <w:t>Сведения о доходах, расходах,</w:t>
      </w:r>
    </w:p>
    <w:p w:rsidR="00C7150A" w:rsidRPr="007D748F" w:rsidRDefault="00C7150A" w:rsidP="007D748F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7D748F">
        <w:rPr>
          <w:rFonts w:ascii="Times New Roman" w:hAnsi="Times New Roman" w:cs="Times New Roman"/>
          <w:b/>
          <w:sz w:val="16"/>
          <w:szCs w:val="16"/>
        </w:rPr>
        <w:t>об имуществе и обязательствах имущественного характера</w:t>
      </w:r>
    </w:p>
    <w:p w:rsidR="00C7150A" w:rsidRPr="007D748F" w:rsidRDefault="00C7150A" w:rsidP="007D748F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7D748F">
        <w:rPr>
          <w:rFonts w:ascii="Times New Roman" w:hAnsi="Times New Roman" w:cs="Times New Roman"/>
          <w:b/>
          <w:sz w:val="16"/>
          <w:szCs w:val="16"/>
        </w:rPr>
        <w:t>предсе</w:t>
      </w:r>
      <w:r>
        <w:rPr>
          <w:rFonts w:ascii="Times New Roman" w:hAnsi="Times New Roman" w:cs="Times New Roman"/>
          <w:b/>
          <w:sz w:val="16"/>
          <w:szCs w:val="16"/>
        </w:rPr>
        <w:t>дателя контрольно-счетного органа администрации</w:t>
      </w:r>
      <w:r w:rsidRPr="007D748F">
        <w:rPr>
          <w:rFonts w:ascii="Times New Roman" w:hAnsi="Times New Roman" w:cs="Times New Roman"/>
          <w:b/>
          <w:sz w:val="16"/>
          <w:szCs w:val="16"/>
        </w:rPr>
        <w:t xml:space="preserve"> Промышленновского муниципального района</w:t>
      </w:r>
    </w:p>
    <w:p w:rsidR="00C7150A" w:rsidRPr="007D748F" w:rsidRDefault="00C7150A" w:rsidP="00903C69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7D748F">
        <w:rPr>
          <w:rFonts w:ascii="Times New Roman" w:hAnsi="Times New Roman" w:cs="Times New Roman"/>
          <w:b/>
          <w:sz w:val="16"/>
          <w:szCs w:val="16"/>
        </w:rPr>
        <w:t xml:space="preserve">за период с 1 января </w:t>
      </w:r>
      <w:smartTag w:uri="urn:schemas-microsoft-com:office:smarttags" w:element="metricconverter">
        <w:smartTagPr>
          <w:attr w:name="ProductID" w:val="2015 г"/>
        </w:smartTagPr>
        <w:r w:rsidRPr="007D748F">
          <w:rPr>
            <w:rFonts w:ascii="Times New Roman" w:hAnsi="Times New Roman" w:cs="Times New Roman"/>
            <w:b/>
            <w:sz w:val="16"/>
            <w:szCs w:val="16"/>
          </w:rPr>
          <w:t>2015 г</w:t>
        </w:r>
      </w:smartTag>
      <w:r w:rsidRPr="007D748F">
        <w:rPr>
          <w:rFonts w:ascii="Times New Roman" w:hAnsi="Times New Roman" w:cs="Times New Roman"/>
          <w:b/>
          <w:sz w:val="16"/>
          <w:szCs w:val="16"/>
        </w:rPr>
        <w:t xml:space="preserve">. по 31 декабря </w:t>
      </w:r>
      <w:smartTag w:uri="urn:schemas-microsoft-com:office:smarttags" w:element="metricconverter">
        <w:smartTagPr>
          <w:attr w:name="ProductID" w:val="2015 г"/>
        </w:smartTagPr>
        <w:r w:rsidRPr="007D748F">
          <w:rPr>
            <w:rFonts w:ascii="Times New Roman" w:hAnsi="Times New Roman" w:cs="Times New Roman"/>
            <w:b/>
            <w:sz w:val="16"/>
            <w:szCs w:val="16"/>
          </w:rPr>
          <w:t>2015 г</w:t>
        </w:r>
      </w:smartTag>
      <w:r w:rsidRPr="007D748F">
        <w:rPr>
          <w:rFonts w:ascii="Times New Roman" w:hAnsi="Times New Roman" w:cs="Times New Roman"/>
          <w:b/>
          <w:sz w:val="16"/>
          <w:szCs w:val="16"/>
        </w:rPr>
        <w:t>.</w:t>
      </w:r>
    </w:p>
    <w:p w:rsidR="00C7150A" w:rsidRPr="007D748F" w:rsidRDefault="00C7150A" w:rsidP="00903C6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559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73"/>
        <w:gridCol w:w="1208"/>
        <w:gridCol w:w="1254"/>
        <w:gridCol w:w="1305"/>
        <w:gridCol w:w="1080"/>
        <w:gridCol w:w="734"/>
        <w:gridCol w:w="1276"/>
        <w:gridCol w:w="1417"/>
        <w:gridCol w:w="851"/>
        <w:gridCol w:w="1275"/>
        <w:gridCol w:w="1418"/>
        <w:gridCol w:w="1559"/>
        <w:gridCol w:w="1843"/>
      </w:tblGrid>
      <w:tr w:rsidR="00C7150A" w:rsidRPr="002C02F8" w:rsidTr="003E018D">
        <w:tc>
          <w:tcPr>
            <w:tcW w:w="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150A" w:rsidRPr="002C02F8" w:rsidRDefault="00C7150A" w:rsidP="007E0B5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02F8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bookmarkStart w:id="0" w:name="_GoBack"/>
            <w:bookmarkEnd w:id="0"/>
            <w:r w:rsidRPr="002C02F8">
              <w:rPr>
                <w:rFonts w:ascii="Times New Roman" w:hAnsi="Times New Roman" w:cs="Times New Roman"/>
                <w:sz w:val="16"/>
                <w:szCs w:val="16"/>
              </w:rPr>
              <w:t xml:space="preserve"> п/п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150A" w:rsidRPr="002C02F8" w:rsidRDefault="00C7150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02F8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150A" w:rsidRPr="002C02F8" w:rsidRDefault="00C7150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02F8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150A" w:rsidRPr="002C02F8" w:rsidRDefault="00C7150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02F8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150A" w:rsidRPr="002C02F8" w:rsidRDefault="00C7150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02F8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150A" w:rsidRPr="002C02F8" w:rsidRDefault="00C7150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02F8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150A" w:rsidRPr="002C02F8" w:rsidRDefault="00C7150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02F8">
              <w:rPr>
                <w:rFonts w:ascii="Times New Roman" w:hAnsi="Times New Roman" w:cs="Times New Roman"/>
                <w:sz w:val="16"/>
                <w:szCs w:val="16"/>
              </w:rPr>
              <w:t xml:space="preserve">Декларированный годовой доход </w:t>
            </w:r>
            <w:hyperlink w:anchor="Par94" w:history="1">
              <w:r w:rsidRPr="002C02F8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&lt;1&gt;</w:t>
              </w:r>
            </w:hyperlink>
            <w:r w:rsidRPr="002C02F8">
              <w:rPr>
                <w:rFonts w:ascii="Times New Roman" w:hAnsi="Times New Roman" w:cs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150A" w:rsidRPr="002C02F8" w:rsidRDefault="00C7150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02F8"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hyperlink w:anchor="Par95" w:history="1">
              <w:r w:rsidRPr="002C02F8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&lt;2&gt;</w:t>
              </w:r>
            </w:hyperlink>
            <w:r w:rsidRPr="002C02F8">
              <w:rPr>
                <w:rFonts w:ascii="Times New Roman" w:hAnsi="Times New Roman" w:cs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C7150A" w:rsidRPr="002C02F8" w:rsidTr="00B27DFA">
        <w:tc>
          <w:tcPr>
            <w:tcW w:w="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150A" w:rsidRPr="002C02F8" w:rsidRDefault="00C7150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150A" w:rsidRPr="002C02F8" w:rsidRDefault="00C7150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150A" w:rsidRPr="002C02F8" w:rsidRDefault="00C7150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150A" w:rsidRPr="002C02F8" w:rsidRDefault="00C7150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02F8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150A" w:rsidRPr="002C02F8" w:rsidRDefault="00C7150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02F8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150A" w:rsidRPr="002C02F8" w:rsidRDefault="00C7150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02F8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150A" w:rsidRPr="002C02F8" w:rsidRDefault="00C7150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02F8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150A" w:rsidRPr="002C02F8" w:rsidRDefault="00C7150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02F8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150A" w:rsidRPr="002C02F8" w:rsidRDefault="00C7150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02F8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150A" w:rsidRPr="002C02F8" w:rsidRDefault="00C7150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02F8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150A" w:rsidRPr="002C02F8" w:rsidRDefault="00C7150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150A" w:rsidRPr="002C02F8" w:rsidRDefault="00C7150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150A" w:rsidRPr="002C02F8" w:rsidRDefault="00C7150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7150A" w:rsidRPr="002C02F8" w:rsidTr="00B27DFA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150A" w:rsidRPr="002C02F8" w:rsidRDefault="00C7150A" w:rsidP="003E018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C02F8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150A" w:rsidRPr="002C02F8" w:rsidRDefault="00C7150A" w:rsidP="003E018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Подвигина Н.В.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150A" w:rsidRPr="002C02F8" w:rsidRDefault="00C7150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C02F8">
              <w:rPr>
                <w:rFonts w:ascii="Times New Roman" w:hAnsi="Times New Roman" w:cs="Times New Roman"/>
                <w:sz w:val="16"/>
                <w:szCs w:val="16"/>
              </w:rPr>
              <w:t>Председ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атель контрольно-счетного органа администрации </w:t>
            </w:r>
            <w:r w:rsidRPr="002C02F8">
              <w:rPr>
                <w:rFonts w:ascii="Times New Roman" w:hAnsi="Times New Roman" w:cs="Times New Roman"/>
                <w:sz w:val="16"/>
                <w:szCs w:val="16"/>
              </w:rPr>
              <w:t>Промышлен- новского муниципально-го района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150A" w:rsidRPr="002C02F8" w:rsidRDefault="00C7150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02F8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150A" w:rsidRPr="002C02F8" w:rsidRDefault="00C7150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02F8">
              <w:rPr>
                <w:rFonts w:ascii="Times New Roman" w:hAnsi="Times New Roman" w:cs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150A" w:rsidRPr="002C02F8" w:rsidRDefault="00C7150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150A" w:rsidRPr="002C02F8" w:rsidRDefault="00C7150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02F8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150A" w:rsidRPr="002C02F8" w:rsidRDefault="00C7150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02F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150A" w:rsidRPr="002C02F8" w:rsidRDefault="00C7150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02F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150A" w:rsidRPr="002C02F8" w:rsidRDefault="00C7150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02F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150A" w:rsidRPr="002C02F8" w:rsidRDefault="00C7150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150A" w:rsidRPr="002C02F8" w:rsidRDefault="00C7150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150A" w:rsidRPr="002C02F8" w:rsidRDefault="00C7150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02F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7150A" w:rsidRPr="002C02F8" w:rsidTr="00B27DFA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150A" w:rsidRPr="002C02F8" w:rsidRDefault="00C7150A" w:rsidP="003E018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150A" w:rsidRDefault="00C7150A" w:rsidP="003E018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150A" w:rsidRPr="002C02F8" w:rsidRDefault="00C7150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150A" w:rsidRPr="002C02F8" w:rsidRDefault="00C7150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Приусадебный земельный участок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150A" w:rsidRPr="002C02F8" w:rsidRDefault="00C7150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02F8">
              <w:rPr>
                <w:rFonts w:ascii="Times New Roman" w:hAnsi="Times New Roman" w:cs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150A" w:rsidRDefault="00C7150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1060,86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150A" w:rsidRPr="002C02F8" w:rsidRDefault="00C7150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02F8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150A" w:rsidRPr="002C02F8" w:rsidRDefault="00C7150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150A" w:rsidRPr="002C02F8" w:rsidRDefault="00C7150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150A" w:rsidRPr="002C02F8" w:rsidRDefault="00C7150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150A" w:rsidRPr="002C02F8" w:rsidRDefault="00C7150A" w:rsidP="003E01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150A" w:rsidRPr="002C02F8" w:rsidRDefault="00C7150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150A" w:rsidRPr="002C02F8" w:rsidRDefault="00C7150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C7150A" w:rsidRPr="007D748F" w:rsidRDefault="00C7150A" w:rsidP="00903C69">
      <w:pPr>
        <w:pStyle w:val="ConsPlusNormal"/>
        <w:jc w:val="both"/>
        <w:rPr>
          <w:rFonts w:ascii="Times New Roman" w:hAnsi="Times New Roman" w:cs="Times New Roman"/>
        </w:rPr>
      </w:pPr>
    </w:p>
    <w:sectPr w:rsidR="00C7150A" w:rsidRPr="007D748F" w:rsidSect="00903C69">
      <w:pgSz w:w="16838" w:h="11906" w:orient="landscape"/>
      <w:pgMar w:top="141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7704"/>
    <w:rsid w:val="000248EF"/>
    <w:rsid w:val="000417AF"/>
    <w:rsid w:val="0007223D"/>
    <w:rsid w:val="001334A7"/>
    <w:rsid w:val="0014595F"/>
    <w:rsid w:val="00297704"/>
    <w:rsid w:val="002C02F8"/>
    <w:rsid w:val="00320554"/>
    <w:rsid w:val="003E018D"/>
    <w:rsid w:val="004F186A"/>
    <w:rsid w:val="005C0684"/>
    <w:rsid w:val="007A7855"/>
    <w:rsid w:val="007C6983"/>
    <w:rsid w:val="007D748F"/>
    <w:rsid w:val="007E0B58"/>
    <w:rsid w:val="008552DA"/>
    <w:rsid w:val="00903C69"/>
    <w:rsid w:val="00B27DFA"/>
    <w:rsid w:val="00C7150A"/>
    <w:rsid w:val="00D41F35"/>
    <w:rsid w:val="00DC6AD1"/>
    <w:rsid w:val="00F75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86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03C69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850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1</Pages>
  <Words>158</Words>
  <Characters>905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  IN BLACK</dc:creator>
  <cp:keywords/>
  <dc:description/>
  <cp:lastModifiedBy>User</cp:lastModifiedBy>
  <cp:revision>6</cp:revision>
  <cp:lastPrinted>2016-04-15T07:57:00Z</cp:lastPrinted>
  <dcterms:created xsi:type="dcterms:W3CDTF">2015-05-02T03:44:00Z</dcterms:created>
  <dcterms:modified xsi:type="dcterms:W3CDTF">2016-05-16T06:20:00Z</dcterms:modified>
</cp:coreProperties>
</file>